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77CE2" w14:textId="77777777" w:rsidR="002A5DD7" w:rsidRDefault="002A5DD7" w:rsidP="002A5DD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TOLKELOSE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5FED255" w14:textId="77777777" w:rsidR="002A5DD7" w:rsidRDefault="002A5DD7" w:rsidP="002A5DD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Brythwell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Suffolk. Husbandman.</w:t>
      </w:r>
    </w:p>
    <w:p w14:paraId="1BD7AD65" w14:textId="77777777" w:rsidR="002A5DD7" w:rsidRDefault="002A5DD7" w:rsidP="002A5DD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C23BD1B" w14:textId="77777777" w:rsidR="002A5DD7" w:rsidRDefault="002A5DD7" w:rsidP="002A5DD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21A7E3D" w14:textId="77777777" w:rsidR="002A5DD7" w:rsidRDefault="002A5DD7" w:rsidP="002A5D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John Martyn(q.v.) brought a plaint of debt against him, William Cook </w:t>
      </w:r>
    </w:p>
    <w:p w14:paraId="0D69C44D" w14:textId="77777777" w:rsidR="002A5DD7" w:rsidRDefault="002A5DD7" w:rsidP="002A5D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Linstead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John Nicoll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Bratfield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Thomas</w:t>
      </w:r>
    </w:p>
    <w:p w14:paraId="2D9C8528" w14:textId="77777777" w:rsidR="002A5DD7" w:rsidRDefault="002A5DD7" w:rsidP="002A5D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Gardener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Whelnetham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Tolkelose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Woodbridge(q.v.) </w:t>
      </w:r>
    </w:p>
    <w:p w14:paraId="68AD186F" w14:textId="77777777" w:rsidR="002A5DD7" w:rsidRDefault="002A5DD7" w:rsidP="002A5DD7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William Chapman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Sudburyq.v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.).</w:t>
      </w:r>
    </w:p>
    <w:p w14:paraId="538F5069" w14:textId="77777777" w:rsidR="002A5DD7" w:rsidRDefault="002A5DD7" w:rsidP="002A5DD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C0CB02D" w14:textId="77777777" w:rsidR="002A5DD7" w:rsidRDefault="002A5DD7" w:rsidP="002A5DD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DCF74A1" w14:textId="77777777" w:rsidR="002A5DD7" w:rsidRDefault="002A5DD7" w:rsidP="002A5DD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ABA2CDD" w14:textId="77777777" w:rsidR="002A5DD7" w:rsidRDefault="002A5DD7" w:rsidP="002A5DD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9 December 2021</w:t>
      </w:r>
    </w:p>
    <w:p w14:paraId="02BE585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3882F" w14:textId="77777777" w:rsidR="002A5DD7" w:rsidRDefault="002A5DD7" w:rsidP="009139A6">
      <w:r>
        <w:separator/>
      </w:r>
    </w:p>
  </w:endnote>
  <w:endnote w:type="continuationSeparator" w:id="0">
    <w:p w14:paraId="50E37243" w14:textId="77777777" w:rsidR="002A5DD7" w:rsidRDefault="002A5D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54A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E20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7D5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0A034" w14:textId="77777777" w:rsidR="002A5DD7" w:rsidRDefault="002A5DD7" w:rsidP="009139A6">
      <w:r>
        <w:separator/>
      </w:r>
    </w:p>
  </w:footnote>
  <w:footnote w:type="continuationSeparator" w:id="0">
    <w:p w14:paraId="1EE34F45" w14:textId="77777777" w:rsidR="002A5DD7" w:rsidRDefault="002A5D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9F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018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B3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DD7"/>
    <w:rsid w:val="000666E0"/>
    <w:rsid w:val="002510B7"/>
    <w:rsid w:val="002A5DD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5F4F3"/>
  <w15:chartTrackingRefBased/>
  <w15:docId w15:val="{F6C2EC87-2749-4CAC-ADA2-AAA4F6294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5D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2022-01-10T12:16:00Z</dcterms:created>
  <dcterms:modified xsi:type="dcterms:W3CDTF">2022-01-10T12:17:00Z</dcterms:modified>
</cp:coreProperties>
</file>